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06C" w:rsidRPr="00D37F17" w:rsidRDefault="000F206C" w:rsidP="000F206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  <w:u w:val="single"/>
        </w:rPr>
        <w:t>Laurence NASSHE</w:t>
      </w:r>
      <w:r w:rsidRPr="00D37F1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D37F1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37F17">
        <w:rPr>
          <w:rFonts w:ascii="Times New Roman" w:hAnsi="Times New Roman" w:cs="Times New Roman"/>
          <w:sz w:val="24"/>
          <w:szCs w:val="24"/>
        </w:rPr>
        <w:t>fl.1465)</w:t>
      </w:r>
    </w:p>
    <w:p w:rsidR="000F206C" w:rsidRPr="00D37F17" w:rsidRDefault="000F206C" w:rsidP="000F206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>of Chislett, Kent.</w:t>
      </w:r>
    </w:p>
    <w:p w:rsidR="000F206C" w:rsidRPr="00D37F17" w:rsidRDefault="000F206C" w:rsidP="000F20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206C" w:rsidRPr="00D37F17" w:rsidRDefault="000F206C" w:rsidP="000F20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206C" w:rsidRPr="00D37F17" w:rsidRDefault="000F206C" w:rsidP="000F206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ab/>
        <w:t>1465</w:t>
      </w:r>
      <w:r w:rsidRPr="00D37F17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D37F17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D37F17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0F206C" w:rsidRPr="00D37F17" w:rsidRDefault="000F206C" w:rsidP="000F20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206C" w:rsidRPr="00D37F17" w:rsidRDefault="000F206C" w:rsidP="000F20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206C" w:rsidRPr="00D37F17" w:rsidRDefault="000F206C" w:rsidP="000F206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>24 March 2016</w:t>
      </w:r>
    </w:p>
    <w:p w:rsidR="006B2F86" w:rsidRPr="00E71FC3" w:rsidRDefault="000F206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06C" w:rsidRDefault="000F206C" w:rsidP="00E71FC3">
      <w:pPr>
        <w:spacing w:after="0" w:line="240" w:lineRule="auto"/>
      </w:pPr>
      <w:r>
        <w:separator/>
      </w:r>
    </w:p>
  </w:endnote>
  <w:endnote w:type="continuationSeparator" w:id="0">
    <w:p w:rsidR="000F206C" w:rsidRDefault="000F20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06C" w:rsidRDefault="000F206C" w:rsidP="00E71FC3">
      <w:pPr>
        <w:spacing w:after="0" w:line="240" w:lineRule="auto"/>
      </w:pPr>
      <w:r>
        <w:separator/>
      </w:r>
    </w:p>
  </w:footnote>
  <w:footnote w:type="continuationSeparator" w:id="0">
    <w:p w:rsidR="000F206C" w:rsidRDefault="000F20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06C"/>
    <w:rsid w:val="000F206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F47091-9002-4527-A585-418EDC34F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2016-03-29T15:55:00Z</dcterms:created>
  <dcterms:modified xsi:type="dcterms:W3CDTF">2016-03-29T15:56:00Z</dcterms:modified>
</cp:coreProperties>
</file>